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4621EB" w:rsidP="0041298F">
            <w:pPr>
              <w:pStyle w:val="Picture"/>
            </w:pPr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92771" w:rsidP="002C5E76">
      <w:pPr>
        <w:pStyle w:val="FFSHeading"/>
      </w:pPr>
      <w:r>
        <w:t>FFA Activity Log</w:t>
      </w:r>
    </w:p>
    <w:p w:rsidR="00210996" w:rsidRDefault="00210996" w:rsidP="00292771"/>
    <w:p w:rsidR="00292771" w:rsidRDefault="00292771" w:rsidP="00292771">
      <w:pPr>
        <w:pStyle w:val="ActivitySection"/>
      </w:pPr>
      <w:r>
        <w:t>FFA Leadership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530"/>
        <w:gridCol w:w="1530"/>
        <w:gridCol w:w="1530"/>
        <w:gridCol w:w="1440"/>
        <w:gridCol w:w="1620"/>
      </w:tblGrid>
      <w:tr w:rsidR="00292771" w:rsidTr="00292771">
        <w:tc>
          <w:tcPr>
            <w:tcW w:w="3348" w:type="dxa"/>
          </w:tcPr>
          <w:p w:rsidR="00292771" w:rsidRPr="009B084F" w:rsidRDefault="00292771" w:rsidP="0014743B">
            <w:pPr>
              <w:pStyle w:val="RubricHeadings"/>
            </w:pPr>
            <w:r w:rsidRPr="009B084F">
              <w:t>Activity</w:t>
            </w:r>
          </w:p>
        </w:tc>
        <w:tc>
          <w:tcPr>
            <w:tcW w:w="7650" w:type="dxa"/>
            <w:gridSpan w:val="5"/>
          </w:tcPr>
          <w:p w:rsidR="00292771" w:rsidRPr="009B084F" w:rsidRDefault="00292771" w:rsidP="0014743B">
            <w:pPr>
              <w:pStyle w:val="RubricHeadings"/>
            </w:pPr>
            <w:r w:rsidRPr="009B084F">
              <w:t>Indicate year completed under the appropriate level</w:t>
            </w:r>
          </w:p>
        </w:tc>
      </w:tr>
      <w:tr w:rsidR="00292771" w:rsidTr="00292771">
        <w:tc>
          <w:tcPr>
            <w:tcW w:w="3348" w:type="dxa"/>
            <w:vAlign w:val="center"/>
          </w:tcPr>
          <w:p w:rsidR="00292771" w:rsidRDefault="00292771" w:rsidP="0014743B">
            <w:pPr>
              <w:pStyle w:val="PictureCentered"/>
            </w:pPr>
            <w:r>
              <w:t>FFA offices held and related FFA activities</w:t>
            </w:r>
          </w:p>
        </w:tc>
        <w:tc>
          <w:tcPr>
            <w:tcW w:w="153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Chapter</w:t>
            </w:r>
          </w:p>
        </w:tc>
        <w:tc>
          <w:tcPr>
            <w:tcW w:w="153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Area, District, or Regional</w:t>
            </w:r>
          </w:p>
        </w:tc>
        <w:tc>
          <w:tcPr>
            <w:tcW w:w="153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State</w:t>
            </w:r>
          </w:p>
        </w:tc>
        <w:tc>
          <w:tcPr>
            <w:tcW w:w="144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National Finals/Multi-State Event</w:t>
            </w:r>
          </w:p>
        </w:tc>
        <w:tc>
          <w:tcPr>
            <w:tcW w:w="162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National</w:t>
            </w: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</w:tbl>
    <w:p w:rsidR="00292771" w:rsidRDefault="00292771" w:rsidP="00292771"/>
    <w:p w:rsidR="00292771" w:rsidRDefault="00292771" w:rsidP="00292771">
      <w:pPr>
        <w:pStyle w:val="ActivitySection"/>
      </w:pPr>
      <w:r>
        <w:t>Non-Leadership FFA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530"/>
        <w:gridCol w:w="1530"/>
        <w:gridCol w:w="1530"/>
        <w:gridCol w:w="1440"/>
        <w:gridCol w:w="1620"/>
      </w:tblGrid>
      <w:tr w:rsidR="00292771" w:rsidTr="00292771">
        <w:tc>
          <w:tcPr>
            <w:tcW w:w="3348" w:type="dxa"/>
          </w:tcPr>
          <w:p w:rsidR="00292771" w:rsidRPr="009B084F" w:rsidRDefault="00292771" w:rsidP="0014743B">
            <w:pPr>
              <w:pStyle w:val="RubricHeadings"/>
            </w:pPr>
            <w:r w:rsidRPr="009B084F">
              <w:t>Activity</w:t>
            </w:r>
          </w:p>
        </w:tc>
        <w:tc>
          <w:tcPr>
            <w:tcW w:w="7650" w:type="dxa"/>
            <w:gridSpan w:val="5"/>
          </w:tcPr>
          <w:p w:rsidR="00292771" w:rsidRPr="009B084F" w:rsidRDefault="00292771" w:rsidP="0014743B">
            <w:pPr>
              <w:pStyle w:val="RubricHeadings"/>
            </w:pPr>
            <w:r w:rsidRPr="009B084F">
              <w:t>Indicate year completed under the appropriate level</w:t>
            </w:r>
          </w:p>
        </w:tc>
      </w:tr>
      <w:tr w:rsidR="00292771" w:rsidTr="00292771">
        <w:tc>
          <w:tcPr>
            <w:tcW w:w="3348" w:type="dxa"/>
            <w:vAlign w:val="center"/>
          </w:tcPr>
          <w:p w:rsidR="00292771" w:rsidRDefault="00292771" w:rsidP="0092521F">
            <w:pPr>
              <w:pStyle w:val="PictureCentered"/>
            </w:pPr>
            <w:r>
              <w:t xml:space="preserve">Includes Career Development Events and </w:t>
            </w:r>
            <w:r w:rsidR="0092521F">
              <w:t>service activities</w:t>
            </w:r>
          </w:p>
        </w:tc>
        <w:tc>
          <w:tcPr>
            <w:tcW w:w="153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Chapter</w:t>
            </w:r>
          </w:p>
        </w:tc>
        <w:tc>
          <w:tcPr>
            <w:tcW w:w="153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Area, District, or Regional</w:t>
            </w:r>
          </w:p>
        </w:tc>
        <w:tc>
          <w:tcPr>
            <w:tcW w:w="153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State</w:t>
            </w:r>
          </w:p>
        </w:tc>
        <w:tc>
          <w:tcPr>
            <w:tcW w:w="144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National Finals/Multi-State Event</w:t>
            </w:r>
          </w:p>
        </w:tc>
        <w:tc>
          <w:tcPr>
            <w:tcW w:w="1620" w:type="dxa"/>
            <w:vAlign w:val="center"/>
          </w:tcPr>
          <w:p w:rsidR="00292771" w:rsidRPr="00F00B9C" w:rsidRDefault="00292771" w:rsidP="0014743B">
            <w:pPr>
              <w:pStyle w:val="RubricEntries10ptCentered"/>
            </w:pPr>
            <w:r w:rsidRPr="00F00B9C">
              <w:t>National</w:t>
            </w: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334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</w:tbl>
    <w:p w:rsidR="00292771" w:rsidRDefault="00292771" w:rsidP="00292771"/>
    <w:p w:rsidR="00292771" w:rsidRDefault="00292771" w:rsidP="00292771">
      <w:pPr>
        <w:pStyle w:val="ActivitySection"/>
        <w:sectPr w:rsidR="00292771" w:rsidSect="004434D0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292771" w:rsidRDefault="00292771" w:rsidP="00292771">
      <w:pPr>
        <w:pStyle w:val="ActivitySection"/>
      </w:pPr>
      <w:r>
        <w:lastRenderedPageBreak/>
        <w:t>School and Community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8"/>
        <w:gridCol w:w="2340"/>
      </w:tblGrid>
      <w:tr w:rsidR="00292771" w:rsidTr="00292771">
        <w:tc>
          <w:tcPr>
            <w:tcW w:w="8658" w:type="dxa"/>
          </w:tcPr>
          <w:p w:rsidR="00292771" w:rsidRPr="009B084F" w:rsidRDefault="00292771" w:rsidP="0014743B">
            <w:pPr>
              <w:pStyle w:val="RubricHeadings"/>
            </w:pPr>
            <w:r w:rsidRPr="009B084F">
              <w:t>Activity</w:t>
            </w:r>
          </w:p>
        </w:tc>
        <w:tc>
          <w:tcPr>
            <w:tcW w:w="2340" w:type="dxa"/>
          </w:tcPr>
          <w:p w:rsidR="00292771" w:rsidRPr="009B084F" w:rsidRDefault="00292771" w:rsidP="0014743B">
            <w:pPr>
              <w:pStyle w:val="RubricHeadings"/>
            </w:pPr>
            <w:r w:rsidRPr="009B084F">
              <w:t>Year</w:t>
            </w: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</w:tbl>
    <w:p w:rsidR="00292771" w:rsidRDefault="00292771" w:rsidP="00292771"/>
    <w:p w:rsidR="00292771" w:rsidRDefault="00292771" w:rsidP="00292771">
      <w:pPr>
        <w:pStyle w:val="ActivitySection"/>
      </w:pPr>
      <w:r>
        <w:t>Awards and Recognition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8"/>
        <w:gridCol w:w="2340"/>
      </w:tblGrid>
      <w:tr w:rsidR="00292771" w:rsidTr="00292771">
        <w:tc>
          <w:tcPr>
            <w:tcW w:w="8658" w:type="dxa"/>
          </w:tcPr>
          <w:p w:rsidR="00292771" w:rsidRPr="009B084F" w:rsidRDefault="00292771" w:rsidP="0014743B">
            <w:pPr>
              <w:pStyle w:val="RubricHeadings"/>
            </w:pPr>
            <w:r w:rsidRPr="009B084F">
              <w:t>A</w:t>
            </w:r>
            <w:r>
              <w:t>ward and Recognition Title</w:t>
            </w:r>
          </w:p>
        </w:tc>
        <w:tc>
          <w:tcPr>
            <w:tcW w:w="2340" w:type="dxa"/>
          </w:tcPr>
          <w:p w:rsidR="00292771" w:rsidRPr="009B084F" w:rsidRDefault="00292771" w:rsidP="0014743B">
            <w:pPr>
              <w:pStyle w:val="RubricHeadings"/>
            </w:pPr>
            <w:r w:rsidRPr="009B084F">
              <w:t>Year</w:t>
            </w: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  <w:tr w:rsidR="00292771" w:rsidTr="00292771">
        <w:tc>
          <w:tcPr>
            <w:tcW w:w="8658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:rsidR="00292771" w:rsidRPr="00D34829" w:rsidRDefault="00292771" w:rsidP="0014743B">
            <w:pPr>
              <w:rPr>
                <w:sz w:val="30"/>
                <w:szCs w:val="30"/>
              </w:rPr>
            </w:pPr>
          </w:p>
        </w:tc>
      </w:tr>
    </w:tbl>
    <w:p w:rsidR="00292771" w:rsidRPr="00292771" w:rsidRDefault="00292771" w:rsidP="00292771">
      <w:bookmarkStart w:id="0" w:name="_GoBack"/>
      <w:bookmarkEnd w:id="0"/>
    </w:p>
    <w:sectPr w:rsidR="00292771" w:rsidRPr="00292771" w:rsidSect="004434D0"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D90" w:rsidRDefault="00F00D90">
      <w:r>
        <w:separator/>
      </w:r>
    </w:p>
  </w:endnote>
  <w:endnote w:type="continuationSeparator" w:id="0">
    <w:p w:rsidR="00F00D90" w:rsidRDefault="00F0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E03370" w:rsidRPr="003B0686">
            <w:t xml:space="preserve"> – Activity </w:t>
          </w:r>
          <w:r w:rsidR="00E03370">
            <w:t>X.X.X Name</w:t>
          </w:r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292771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292771">
            <w:t xml:space="preserve"> – FFA Activity Log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F00D90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292771" w:rsidRPr="007F0280" w:rsidTr="00FD43FB">
      <w:tc>
        <w:tcPr>
          <w:tcW w:w="4968" w:type="dxa"/>
          <w:shd w:val="clear" w:color="auto" w:fill="F2F2F2"/>
        </w:tcPr>
        <w:p w:rsidR="00292771" w:rsidRPr="00E03370" w:rsidRDefault="00292771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2015</w:t>
          </w:r>
        </w:p>
      </w:tc>
      <w:tc>
        <w:tcPr>
          <w:tcW w:w="6048" w:type="dxa"/>
          <w:shd w:val="clear" w:color="auto" w:fill="F2F2F2"/>
        </w:tcPr>
        <w:p w:rsidR="00292771" w:rsidRDefault="00292771" w:rsidP="00AA52A7">
          <w:pPr>
            <w:pStyle w:val="Footer"/>
          </w:pPr>
          <w:r>
            <w:t>FSS – FFA Activity Log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4621EB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92771" w:rsidRPr="003B0686" w:rsidRDefault="00292771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D90" w:rsidRDefault="00F00D90">
      <w:r>
        <w:separator/>
      </w:r>
    </w:p>
  </w:footnote>
  <w:footnote w:type="continuationSeparator" w:id="0">
    <w:p w:rsidR="00F00D90" w:rsidRDefault="00F00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4621EB" w:rsidP="002B0DD0">
    <w:pPr>
      <w:pStyle w:val="Footer"/>
      <w:jc w:val="left"/>
    </w:pPr>
    <w:r>
      <w:t>Name: 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EB" w:rsidRDefault="004621EB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11.4pt;height:11.4pt" o:bullet="t">
        <v:imagedata r:id="rId1" o:title="mso1DB"/>
      </v:shape>
    </w:pict>
  </w:numPicBullet>
  <w:numPicBullet w:numPicBulletId="1">
    <w:pict>
      <v:shape id="_x0000_i1133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2771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92771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36C89"/>
    <w:rsid w:val="004434D0"/>
    <w:rsid w:val="004621EB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578CB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0839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2521F"/>
    <w:rsid w:val="00960B08"/>
    <w:rsid w:val="009664A4"/>
    <w:rsid w:val="00966E61"/>
    <w:rsid w:val="0098363E"/>
    <w:rsid w:val="009C4D66"/>
    <w:rsid w:val="009C6B14"/>
    <w:rsid w:val="009E0675"/>
    <w:rsid w:val="009F29A8"/>
    <w:rsid w:val="009F3EA1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C70A7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0D90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10F088-56B4-47F8-B054-15DDED6A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1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FFA Activity Log</vt:lpstr>
    </vt:vector>
  </TitlesOfParts>
  <Manager>Dan Jansen</Manager>
  <Company>Curriculum for Agricultural Science Education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FFA Activity Log</dc:title>
  <dc:subject>FSS - Unit 1 - Lesson 1.1 Exploring Food Science</dc:subject>
  <dc:creator>Dan Jansen</dc:creator>
  <cp:keywords/>
  <dc:description/>
  <cp:lastModifiedBy>Leslie Fairchild</cp:lastModifiedBy>
  <cp:revision>3</cp:revision>
  <cp:lastPrinted>2014-03-03T20:17:00Z</cp:lastPrinted>
  <dcterms:created xsi:type="dcterms:W3CDTF">2015-06-20T17:41:00Z</dcterms:created>
  <dcterms:modified xsi:type="dcterms:W3CDTF">2015-06-20T17:44:00Z</dcterms:modified>
</cp:coreProperties>
</file>